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050CC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050CC8" w:rsidRPr="00050CC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050CC8" w:rsidRPr="00050CC8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050CC8" w:rsidRPr="00050CC8">
          <w:rPr>
            <w:rStyle w:val="aa"/>
          </w:rPr>
          <w:t xml:space="preserve"> 6 фтизиатрическое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050CC8" w:rsidRPr="00050CC8">
          <w:rPr>
            <w:u w:val="single"/>
          </w:rPr>
          <w:t xml:space="preserve"> 07143/030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050CC8" w:rsidRPr="00050CC8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050CC8" w:rsidRPr="00050CC8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050CC8" w:rsidRPr="00050CC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8C069C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8C069C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050CC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C069C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C069C" w:rsidRPr="004C53B3">
            <w:rPr>
              <w:rStyle w:val="ad"/>
              <w:sz w:val="20"/>
              <w:szCs w:val="20"/>
            </w:rPr>
            <w:fldChar w:fldCharType="separate"/>
          </w:r>
          <w:r w:rsidR="00050CC8">
            <w:rPr>
              <w:rStyle w:val="ad"/>
              <w:noProof/>
              <w:sz w:val="20"/>
              <w:szCs w:val="20"/>
            </w:rPr>
            <w:t>1</w:t>
          </w:r>
          <w:r w:rsidR="008C069C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50CC8" w:rsidRPr="00050CC8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0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F705EFB5792467BB4DC7E404332407E"/>
    <w:docVar w:name="rm_id" w:val="211"/>
    <w:docVar w:name="rm_name" w:val=" Санитарка "/>
    <w:docVar w:name="rm_number" w:val=" 07143/030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BE245A"/>
    <w:rsid w:val="00025683"/>
    <w:rsid w:val="00046815"/>
    <w:rsid w:val="00050CC8"/>
    <w:rsid w:val="0005566C"/>
    <w:rsid w:val="000D1F5B"/>
    <w:rsid w:val="000E65D0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4038F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C069C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BE245A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2016-10-17T11:41:00Z</dcterms:created>
  <dcterms:modified xsi:type="dcterms:W3CDTF">2016-10-18T09:21:00Z</dcterms:modified>
</cp:coreProperties>
</file>